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230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C8838D9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30C71C21" w14:textId="5A58B576" w:rsidR="00BB7AF7" w:rsidRPr="00E95DDE" w:rsidRDefault="00373EA8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SVEIKATOS REIKALŲ KOORDINATOR</w:t>
      </w:r>
      <w:r w:rsidR="00E209DA">
        <w:rPr>
          <w:b/>
          <w:bCs/>
          <w:lang w:val="lt-LT"/>
        </w:rPr>
        <w:t>IUS</w:t>
      </w:r>
      <w:r>
        <w:rPr>
          <w:b/>
          <w:bCs/>
          <w:lang w:val="lt-LT"/>
        </w:rPr>
        <w:t xml:space="preserve"> (PATARĖJA</w:t>
      </w:r>
      <w:r w:rsidR="00E209DA">
        <w:rPr>
          <w:b/>
          <w:bCs/>
          <w:lang w:val="lt-LT"/>
        </w:rPr>
        <w:t>S</w:t>
      </w:r>
      <w:r>
        <w:rPr>
          <w:b/>
          <w:bCs/>
          <w:lang w:val="lt-LT"/>
        </w:rPr>
        <w:t>)</w:t>
      </w:r>
    </w:p>
    <w:p w14:paraId="2A1068E8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6B8393D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p w14:paraId="388BA791" w14:textId="4FEDF301" w:rsidR="008937D4" w:rsidRPr="00553D14" w:rsidRDefault="000F656C" w:rsidP="008937D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DĖL KALVARIJOS SAVIVALDYBĖS </w:t>
      </w:r>
      <w:r w:rsidR="002C5543">
        <w:rPr>
          <w:b/>
          <w:sz w:val="24"/>
          <w:szCs w:val="24"/>
          <w:lang w:val="lt-LT"/>
        </w:rPr>
        <w:t>202</w:t>
      </w:r>
      <w:r w:rsidR="003C5A66">
        <w:rPr>
          <w:b/>
          <w:sz w:val="24"/>
          <w:szCs w:val="24"/>
          <w:lang w:val="lt-LT"/>
        </w:rPr>
        <w:t>5</w:t>
      </w:r>
      <w:r w:rsidR="002C5543">
        <w:rPr>
          <w:b/>
          <w:sz w:val="24"/>
          <w:szCs w:val="24"/>
          <w:lang w:val="lt-LT"/>
        </w:rPr>
        <w:t xml:space="preserve"> METŲ ŠEIMOS STIPRINIMO PROGRAMOS </w:t>
      </w:r>
      <w:r w:rsidR="003C5A66">
        <w:rPr>
          <w:b/>
          <w:sz w:val="24"/>
          <w:szCs w:val="24"/>
          <w:lang w:val="lt-LT"/>
        </w:rPr>
        <w:t xml:space="preserve">ATASKAITOS </w:t>
      </w:r>
      <w:r>
        <w:rPr>
          <w:b/>
          <w:sz w:val="24"/>
          <w:szCs w:val="24"/>
          <w:lang w:val="lt-LT"/>
        </w:rPr>
        <w:t>PATVIRTINIM</w:t>
      </w:r>
      <w:r w:rsidR="00BE003E">
        <w:rPr>
          <w:b/>
          <w:sz w:val="24"/>
          <w:szCs w:val="24"/>
          <w:lang w:val="lt-LT"/>
        </w:rPr>
        <w:t>O</w:t>
      </w:r>
    </w:p>
    <w:p w14:paraId="5AB6F53C" w14:textId="77777777" w:rsidR="00041B21" w:rsidRPr="00E95DD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E65C3A" w14:paraId="4C0F81D0" w14:textId="77777777" w:rsidTr="002B4413">
        <w:tc>
          <w:tcPr>
            <w:tcW w:w="4814" w:type="dxa"/>
          </w:tcPr>
          <w:p w14:paraId="13B43C6E" w14:textId="1A1E9EDB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6D0F343" w14:textId="0366CA59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6608328B" w:rsidR="002B4413" w:rsidRPr="00E95DDE" w:rsidRDefault="00373EA8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Dėl Kalvarijos savivaldybės </w:t>
            </w:r>
            <w:r w:rsidR="002C5543">
              <w:rPr>
                <w:lang w:val="lt-LT"/>
              </w:rPr>
              <w:t>202</w:t>
            </w:r>
            <w:r w:rsidR="003C5A66">
              <w:rPr>
                <w:lang w:val="lt-LT"/>
              </w:rPr>
              <w:t>5</w:t>
            </w:r>
            <w:r w:rsidR="002C5543">
              <w:rPr>
                <w:lang w:val="lt-LT"/>
              </w:rPr>
              <w:t xml:space="preserve"> metų šeimos stiprinimo programos</w:t>
            </w:r>
            <w:r w:rsidR="000F656C">
              <w:rPr>
                <w:lang w:val="lt-LT"/>
              </w:rPr>
              <w:t xml:space="preserve"> </w:t>
            </w:r>
            <w:r w:rsidR="003C5A66">
              <w:rPr>
                <w:lang w:val="lt-LT"/>
              </w:rPr>
              <w:t xml:space="preserve">ataskaitos </w:t>
            </w:r>
            <w:r w:rsidR="000F656C">
              <w:rPr>
                <w:lang w:val="lt-LT"/>
              </w:rPr>
              <w:t>patvirtinimo</w:t>
            </w:r>
            <w:r w:rsidR="00D15B60">
              <w:rPr>
                <w:lang w:val="lt-LT"/>
              </w:rPr>
              <w:t>.</w:t>
            </w:r>
          </w:p>
        </w:tc>
      </w:tr>
      <w:tr w:rsidR="00E95DDE" w:rsidRPr="00E65C3A" w14:paraId="4F26DE2D" w14:textId="77777777" w:rsidTr="002B4413">
        <w:tc>
          <w:tcPr>
            <w:tcW w:w="4814" w:type="dxa"/>
          </w:tcPr>
          <w:p w14:paraId="2385CEC7" w14:textId="3D126666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</w:t>
            </w:r>
            <w:r w:rsidR="00EA002B" w:rsidRPr="00E95DDE">
              <w:rPr>
                <w:lang w:val="lt-LT"/>
              </w:rPr>
              <w:t>s (-ai)</w:t>
            </w:r>
          </w:p>
          <w:p w14:paraId="09F3F49D" w14:textId="0C0E4D3C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727D88E3" w:rsidR="002B4413" w:rsidRPr="00E95DDE" w:rsidRDefault="00373EA8" w:rsidP="002009B8">
            <w:pPr>
              <w:jc w:val="both"/>
              <w:rPr>
                <w:lang w:val="lt-LT"/>
              </w:rPr>
            </w:pPr>
            <w:r w:rsidRPr="00913D2E">
              <w:rPr>
                <w:sz w:val="24"/>
                <w:szCs w:val="24"/>
                <w:lang w:val="lt-LT"/>
              </w:rPr>
              <w:t>Sprendimo projekto tikslas</w:t>
            </w:r>
            <w:r w:rsidR="00E126F7" w:rsidRPr="00913D2E">
              <w:rPr>
                <w:sz w:val="24"/>
                <w:szCs w:val="24"/>
                <w:lang w:val="lt-LT"/>
              </w:rPr>
              <w:t xml:space="preserve"> – </w:t>
            </w:r>
            <w:r w:rsidR="000F656C" w:rsidRPr="00913D2E">
              <w:rPr>
                <w:sz w:val="24"/>
                <w:szCs w:val="24"/>
                <w:lang w:val="lt-LT"/>
              </w:rPr>
              <w:t xml:space="preserve">patvirtinti Kalvarijos savivaldybės </w:t>
            </w:r>
            <w:r w:rsidR="002C5543">
              <w:rPr>
                <w:sz w:val="24"/>
                <w:szCs w:val="24"/>
                <w:lang w:val="lt-LT"/>
              </w:rPr>
              <w:t>202</w:t>
            </w:r>
            <w:r w:rsidR="003C5A66">
              <w:rPr>
                <w:sz w:val="24"/>
                <w:szCs w:val="24"/>
                <w:lang w:val="lt-LT"/>
              </w:rPr>
              <w:t>5</w:t>
            </w:r>
            <w:r w:rsidR="002C5543">
              <w:rPr>
                <w:sz w:val="24"/>
                <w:szCs w:val="24"/>
                <w:lang w:val="lt-LT"/>
              </w:rPr>
              <w:t xml:space="preserve"> metų šeimos stiprinimo program</w:t>
            </w:r>
            <w:r w:rsidR="003C5A66">
              <w:rPr>
                <w:sz w:val="24"/>
                <w:szCs w:val="24"/>
                <w:lang w:val="lt-LT"/>
              </w:rPr>
              <w:t>os ataskaitą</w:t>
            </w:r>
            <w:r w:rsidR="000F656C" w:rsidRPr="00913D2E">
              <w:rPr>
                <w:sz w:val="24"/>
                <w:szCs w:val="24"/>
                <w:lang w:val="lt-LT"/>
              </w:rPr>
              <w:t>.</w:t>
            </w:r>
          </w:p>
        </w:tc>
      </w:tr>
      <w:tr w:rsidR="00E95DDE" w:rsidRPr="00E65C3A" w14:paraId="707BB49F" w14:textId="77777777" w:rsidTr="002B4413">
        <w:tc>
          <w:tcPr>
            <w:tcW w:w="4814" w:type="dxa"/>
          </w:tcPr>
          <w:p w14:paraId="1FC9D3FB" w14:textId="4ECDD3CD" w:rsidR="00081D4D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</w:t>
            </w:r>
            <w:r w:rsidR="00EA002B" w:rsidRPr="00E95DDE">
              <w:rPr>
                <w:lang w:val="lt-LT"/>
              </w:rPr>
              <w:t>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="00EA002B" w:rsidRPr="00E95DDE">
              <w:rPr>
                <w:lang w:val="lt-LT"/>
              </w:rPr>
              <w:t>)</w:t>
            </w:r>
          </w:p>
          <w:p w14:paraId="212640E3" w14:textId="77777777" w:rsidR="002B4413" w:rsidRPr="00E95DDE" w:rsidRDefault="002B4413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681AE312" w:rsidR="002B4413" w:rsidRPr="00040101" w:rsidRDefault="00C817DF" w:rsidP="004143BC">
            <w:pPr>
              <w:autoSpaceDE w:val="0"/>
              <w:autoSpaceDN w:val="0"/>
              <w:adjustRightInd w:val="0"/>
              <w:jc w:val="both"/>
              <w:rPr>
                <w:color w:val="EE0000"/>
                <w:sz w:val="24"/>
                <w:szCs w:val="24"/>
                <w:lang w:val="lt-LT"/>
              </w:rPr>
            </w:pPr>
            <w:r w:rsidRPr="00B51DC1">
              <w:rPr>
                <w:color w:val="000000" w:themeColor="text1"/>
                <w:sz w:val="24"/>
                <w:szCs w:val="24"/>
                <w:lang w:val="lt-LT"/>
              </w:rPr>
              <w:t>Sprendimo projekto uždavinys</w:t>
            </w:r>
            <w:r w:rsidR="00553D14" w:rsidRPr="00B51DC1">
              <w:rPr>
                <w:color w:val="000000" w:themeColor="text1"/>
                <w:sz w:val="24"/>
                <w:szCs w:val="24"/>
                <w:lang w:val="lt-LT"/>
              </w:rPr>
              <w:t xml:space="preserve"> – </w:t>
            </w:r>
            <w:r w:rsidR="00B51DC1" w:rsidRPr="00E65C3A">
              <w:rPr>
                <w:color w:val="000000" w:themeColor="text1"/>
                <w:sz w:val="24"/>
                <w:szCs w:val="24"/>
                <w:lang w:val="lt-LT"/>
              </w:rPr>
              <w:t xml:space="preserve">informuoti Kalvarijos savivaldybės gyventojus apie 2025 metų  Kalvarijos savivaldybės šeimos stiprinimo programos įgyvendinimą. </w:t>
            </w:r>
          </w:p>
        </w:tc>
      </w:tr>
      <w:tr w:rsidR="00E95DDE" w:rsidRPr="00E65C3A" w14:paraId="46703013" w14:textId="77777777" w:rsidTr="002B4413">
        <w:tc>
          <w:tcPr>
            <w:tcW w:w="4814" w:type="dxa"/>
          </w:tcPr>
          <w:p w14:paraId="036BBA56" w14:textId="77777777" w:rsidR="002B4413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E95DD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E95DDE" w:rsidRDefault="00C7111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707BD5" w14:textId="370A7C99" w:rsidR="00730C97" w:rsidRPr="002C5543" w:rsidRDefault="00730C97" w:rsidP="004143BC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2C5543">
              <w:rPr>
                <w:color w:val="000000" w:themeColor="text1"/>
                <w:sz w:val="24"/>
                <w:szCs w:val="24"/>
                <w:lang w:val="lt-LT"/>
              </w:rPr>
              <w:t>Lietuvos Respublikos vietos savivaldos įstatymo 15 straipsnio 4 dalis nurodo, kad jeigu teisės aktuose yra nustatyta papildomų įgaliojimų savivaldybei, sprendimų dėl tokių įgaliojimų vykdymo priėmimo iniciatyva, neperžengiant nustatytų įgaliojimų, priklauso savivaldybės tarybai.</w:t>
            </w:r>
          </w:p>
          <w:p w14:paraId="1005DA08" w14:textId="158DA52F" w:rsidR="00D47E36" w:rsidRPr="002C5543" w:rsidRDefault="00D47E36" w:rsidP="004143BC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 w:rsidRPr="002C5543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vietos savivaldos įstatymo 16 straipsnio 1 dalis nurodo, kad </w:t>
            </w:r>
            <w:r w:rsidR="00E65C3A">
              <w:rPr>
                <w:color w:val="000000" w:themeColor="text1"/>
                <w:sz w:val="24"/>
                <w:szCs w:val="24"/>
                <w:lang w:val="lt-LT"/>
              </w:rPr>
              <w:t>s</w:t>
            </w:r>
            <w:r w:rsidRPr="002C5543">
              <w:rPr>
                <w:color w:val="000000" w:themeColor="text1"/>
                <w:sz w:val="24"/>
                <w:szCs w:val="24"/>
                <w:lang w:val="lt-LT"/>
              </w:rPr>
              <w:t xml:space="preserve">avivaldybės taryba savo įgaliojimus įgyvendina kolegialiai </w:t>
            </w:r>
            <w:r w:rsidR="00E65C3A">
              <w:rPr>
                <w:color w:val="000000" w:themeColor="text1"/>
                <w:sz w:val="24"/>
                <w:szCs w:val="24"/>
                <w:lang w:val="lt-LT"/>
              </w:rPr>
              <w:t>s</w:t>
            </w:r>
            <w:r w:rsidRPr="002C5543">
              <w:rPr>
                <w:color w:val="000000" w:themeColor="text1"/>
                <w:sz w:val="24"/>
                <w:szCs w:val="24"/>
                <w:lang w:val="lt-LT"/>
              </w:rPr>
              <w:t>avivaldybės tarybos posėdžiuose. Savivaldybės taryba svarstomais klausimais priima sprendimus ir kontroliuoja, kaip jie įgyvendinami</w:t>
            </w:r>
            <w:r w:rsidRPr="002C5543">
              <w:rPr>
                <w:color w:val="000000" w:themeColor="text1"/>
                <w:lang w:val="lt-LT"/>
              </w:rPr>
              <w:t>.</w:t>
            </w:r>
          </w:p>
          <w:p w14:paraId="6030AD2B" w14:textId="7D523A4F" w:rsidR="002C5543" w:rsidRPr="002C5543" w:rsidRDefault="002C5543" w:rsidP="002C5543">
            <w:pPr>
              <w:tabs>
                <w:tab w:val="left" w:pos="1134"/>
              </w:tabs>
              <w:contextualSpacing/>
              <w:jc w:val="both"/>
              <w:rPr>
                <w:color w:val="EE0000"/>
                <w:sz w:val="24"/>
                <w:szCs w:val="24"/>
                <w:lang w:val="lt-LT"/>
              </w:rPr>
            </w:pPr>
            <w:r w:rsidRPr="002C5543">
              <w:rPr>
                <w:color w:val="000000" w:themeColor="text1"/>
                <w:sz w:val="24"/>
                <w:szCs w:val="24"/>
                <w:lang w:val="lt-LT"/>
              </w:rPr>
              <w:t xml:space="preserve">Lietuvos Respublikos šeimos stiprinimo įstatymo 14 straipsnio 1 dalies 1, 4 ir 5 punktai nurodo, kad </w:t>
            </w:r>
            <w:r w:rsidR="00E65C3A">
              <w:rPr>
                <w:color w:val="000000" w:themeColor="text1"/>
                <w:sz w:val="24"/>
                <w:szCs w:val="24"/>
                <w:lang w:val="lt-LT"/>
              </w:rPr>
              <w:t>s</w:t>
            </w:r>
            <w:r w:rsidRPr="002C5543">
              <w:rPr>
                <w:color w:val="000000" w:themeColor="text1"/>
                <w:sz w:val="24"/>
                <w:szCs w:val="24"/>
                <w:lang w:val="lt-LT"/>
              </w:rPr>
              <w:t xml:space="preserve">avivaldybės taryba nustato šeimos stiprinimo savivaldybėje prioritetus, vykdo šeimos stiprinimo politikos funkcijas, numato savivaldybės strateginiame plėtros plane ir (ar) savivaldybės strateginiame veiklos plane šeimos stiprinimo programas ir priemones. </w:t>
            </w:r>
          </w:p>
        </w:tc>
      </w:tr>
      <w:tr w:rsidR="00373EA8" w:rsidRPr="00E65C3A" w14:paraId="6750B155" w14:textId="77777777" w:rsidTr="002B4413">
        <w:tc>
          <w:tcPr>
            <w:tcW w:w="4814" w:type="dxa"/>
          </w:tcPr>
          <w:p w14:paraId="13CB5DFC" w14:textId="5DCD49D1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Laukiami rezultatai ir galimos pasekmės (tiek teigiamos, tiek neigiamos)</w:t>
            </w:r>
          </w:p>
          <w:p w14:paraId="58F1207E" w14:textId="089C8D8F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D09C49C" w14:textId="5693E0CF" w:rsidR="003C5A66" w:rsidRPr="00E65C3A" w:rsidRDefault="003C5A66" w:rsidP="003C5A66">
            <w:pPr>
              <w:pStyle w:val="prastasiniatinklio"/>
              <w:rPr>
                <w:lang w:val="lt-LT"/>
              </w:rPr>
            </w:pPr>
            <w:r w:rsidRPr="00E65C3A">
              <w:rPr>
                <w:lang w:val="lt-LT"/>
              </w:rPr>
              <w:t>Padidėjęs bendruomenės įsitraukimas į šeimoms skirtas veiklas ir iniciatyvas.</w:t>
            </w:r>
            <w:r w:rsidR="00E65C3A">
              <w:rPr>
                <w:lang w:val="lt-LT"/>
              </w:rPr>
              <w:t xml:space="preserve"> </w:t>
            </w:r>
            <w:r w:rsidRPr="00E65C3A">
              <w:rPr>
                <w:lang w:val="lt-LT"/>
              </w:rPr>
              <w:t>Gerėjanti šeimų socialinė ir emocinė gerovė.</w:t>
            </w:r>
          </w:p>
          <w:p w14:paraId="35786893" w14:textId="1522781B" w:rsidR="00373EA8" w:rsidRPr="00015897" w:rsidRDefault="00373EA8" w:rsidP="003C5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373EA8" w:rsidRPr="00E65C3A" w14:paraId="2944CFB6" w14:textId="77777777" w:rsidTr="002B4413">
        <w:tc>
          <w:tcPr>
            <w:tcW w:w="4814" w:type="dxa"/>
          </w:tcPr>
          <w:p w14:paraId="2EC2D1BD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1DAFF33B" w14:textId="30E170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349E41C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E05BF">
              <w:rPr>
                <w:lang w:val="lt-LT"/>
              </w:rPr>
              <w:t>Sprendimui įgyvendinti papildomų lėšų nereikia.</w:t>
            </w:r>
          </w:p>
        </w:tc>
      </w:tr>
      <w:tr w:rsidR="00373EA8" w:rsidRPr="00135691" w14:paraId="119F7848" w14:textId="77777777" w:rsidTr="002B4413">
        <w:tc>
          <w:tcPr>
            <w:tcW w:w="4814" w:type="dxa"/>
          </w:tcPr>
          <w:p w14:paraId="6AC3042C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FE1482B" w14:textId="2B563DA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9A7C4E" w14:textId="3B244104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Nėra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E65C3A" w14:paraId="1AC45194" w14:textId="77777777" w:rsidTr="002B4413">
        <w:tc>
          <w:tcPr>
            <w:tcW w:w="4814" w:type="dxa"/>
          </w:tcPr>
          <w:p w14:paraId="1557C351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  <w:p w14:paraId="2DD6219F" w14:textId="003EAA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D4A4D6" w14:textId="0A38C47E" w:rsidR="00373EA8" w:rsidRPr="00E95DDE" w:rsidRDefault="00DD11A1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DD11A1">
              <w:rPr>
                <w:color w:val="000000" w:themeColor="text1"/>
                <w:lang w:val="lt-LT"/>
              </w:rPr>
              <w:t xml:space="preserve">Sprendimo projektą </w:t>
            </w:r>
            <w:r w:rsidR="00E126F7">
              <w:rPr>
                <w:color w:val="000000" w:themeColor="text1"/>
                <w:lang w:val="lt-LT"/>
              </w:rPr>
              <w:t xml:space="preserve">įvertinti </w:t>
            </w:r>
            <w:r w:rsidRPr="00DD11A1">
              <w:rPr>
                <w:color w:val="000000" w:themeColor="text1"/>
                <w:lang w:val="lt-LT"/>
              </w:rPr>
              <w:t xml:space="preserve">antikorupciniu požiūriu poreikio nėra. </w:t>
            </w:r>
            <w:r w:rsidR="00C817DF" w:rsidRPr="00DD11A1">
              <w:rPr>
                <w:color w:val="000000" w:themeColor="text1"/>
                <w:lang w:val="lt-LT"/>
              </w:rPr>
              <w:t xml:space="preserve"> </w:t>
            </w:r>
          </w:p>
        </w:tc>
      </w:tr>
      <w:tr w:rsidR="00373EA8" w:rsidRPr="00E126F7" w14:paraId="1A76C517" w14:textId="77777777" w:rsidTr="002B4413">
        <w:tc>
          <w:tcPr>
            <w:tcW w:w="4814" w:type="dxa"/>
          </w:tcPr>
          <w:p w14:paraId="300B9AC8" w14:textId="1DBFF99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787A5834" w14:textId="266772A8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896C100" w14:textId="51DFFDCF" w:rsidR="00373EA8" w:rsidRPr="00E95DDE" w:rsidRDefault="001164D2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</w:t>
            </w:r>
            <w:r w:rsidR="00373EA8">
              <w:rPr>
                <w:lang w:val="lt-LT"/>
              </w:rPr>
              <w:t>alvarijos savivaldybės administracija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E65C3A" w14:paraId="449CFF2A" w14:textId="77777777" w:rsidTr="002B4413">
        <w:tc>
          <w:tcPr>
            <w:tcW w:w="4814" w:type="dxa"/>
          </w:tcPr>
          <w:p w14:paraId="5973BDA6" w14:textId="458F2D0D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565775E9" w14:textId="77777777" w:rsidR="000F656C" w:rsidRDefault="002C5543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Kalvarijos savivaldybės šeimos </w:t>
            </w:r>
            <w:r w:rsidR="00015897">
              <w:rPr>
                <w:lang w:val="lt-LT"/>
              </w:rPr>
              <w:t>politikos stiprinimo komisija.</w:t>
            </w:r>
          </w:p>
          <w:p w14:paraId="6E6082F4" w14:textId="77777777" w:rsidR="00015897" w:rsidRDefault="00015897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Tarpinstitucinio bendradarbiavimo koordinatorius. </w:t>
            </w:r>
          </w:p>
          <w:p w14:paraId="483F6F48" w14:textId="2EB9DCDA" w:rsidR="00D15B60" w:rsidRPr="00E95DDE" w:rsidRDefault="00D15B60" w:rsidP="0004010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Kalvarijos savivaldybės gyventojai. </w:t>
            </w:r>
          </w:p>
        </w:tc>
      </w:tr>
    </w:tbl>
    <w:p w14:paraId="4965C14A" w14:textId="77777777" w:rsidR="00041B21" w:rsidRDefault="00041B21" w:rsidP="004143BC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02420A5" w14:textId="388E3EE4" w:rsidR="00041B21" w:rsidRDefault="00041B21" w:rsidP="00E65C3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13BC99F0" w14:textId="574623C8" w:rsidR="00E65C3A" w:rsidRPr="00E65C3A" w:rsidRDefault="00E65C3A" w:rsidP="00E65C3A">
      <w:pPr>
        <w:pStyle w:val="Antrats"/>
        <w:rPr>
          <w:lang w:val="lt-LT"/>
        </w:rPr>
      </w:pPr>
      <w:r w:rsidRPr="00E65C3A">
        <w:rPr>
          <w:lang w:val="lt-LT"/>
        </w:rPr>
        <w:t>Kalvarijos savivaldybės administracijos</w:t>
      </w:r>
    </w:p>
    <w:p w14:paraId="456A4189" w14:textId="6DEC0508" w:rsidR="00E65C3A" w:rsidRPr="00E65C3A" w:rsidRDefault="00E65C3A" w:rsidP="00E65C3A">
      <w:pPr>
        <w:pStyle w:val="Antrats"/>
        <w:rPr>
          <w:lang w:val="lt-LT"/>
        </w:rPr>
      </w:pPr>
      <w:r w:rsidRPr="00E65C3A">
        <w:rPr>
          <w:lang w:val="lt-LT"/>
        </w:rPr>
        <w:t>sveikatos reikalų koordinator</w:t>
      </w:r>
      <w:r>
        <w:rPr>
          <w:lang w:val="lt-LT"/>
        </w:rPr>
        <w:t>ė</w:t>
      </w:r>
      <w:r w:rsidRPr="00E65C3A">
        <w:rPr>
          <w:lang w:val="lt-LT"/>
        </w:rPr>
        <w:t xml:space="preserve"> (patarėja)</w:t>
      </w:r>
      <w:r>
        <w:rPr>
          <w:lang w:val="lt-LT"/>
        </w:rPr>
        <w:t xml:space="preserve">                                         Sigutė Matulevičiūtė-Jodelienė</w:t>
      </w:r>
    </w:p>
    <w:p w14:paraId="755DDD48" w14:textId="77777777" w:rsidR="00041B21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041B21" w:rsidSect="004C365A">
      <w:headerReference w:type="first" r:id="rId8"/>
      <w:footerReference w:type="first" r:id="rId9"/>
      <w:type w:val="continuous"/>
      <w:pgSz w:w="11906" w:h="16838" w:code="9"/>
      <w:pgMar w:top="284" w:right="567" w:bottom="568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2B0C4" w14:textId="77777777" w:rsidR="005C03E5" w:rsidRDefault="005C03E5">
      <w:r>
        <w:separator/>
      </w:r>
    </w:p>
  </w:endnote>
  <w:endnote w:type="continuationSeparator" w:id="0">
    <w:p w14:paraId="36C27054" w14:textId="77777777" w:rsidR="005C03E5" w:rsidRDefault="005C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B5B54" w14:textId="77777777" w:rsidR="005C03E5" w:rsidRDefault="005C03E5">
      <w:r>
        <w:separator/>
      </w:r>
    </w:p>
  </w:footnote>
  <w:footnote w:type="continuationSeparator" w:id="0">
    <w:p w14:paraId="226441B1" w14:textId="77777777" w:rsidR="005C03E5" w:rsidRDefault="005C0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1E2F"/>
    <w:rsid w:val="00011578"/>
    <w:rsid w:val="00015897"/>
    <w:rsid w:val="0003140C"/>
    <w:rsid w:val="00033177"/>
    <w:rsid w:val="00034151"/>
    <w:rsid w:val="00034E85"/>
    <w:rsid w:val="00036BF3"/>
    <w:rsid w:val="00037E24"/>
    <w:rsid w:val="00040101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B4B6A"/>
    <w:rsid w:val="000C0790"/>
    <w:rsid w:val="000C2091"/>
    <w:rsid w:val="000D1BFB"/>
    <w:rsid w:val="000D6A0F"/>
    <w:rsid w:val="000D7F65"/>
    <w:rsid w:val="000E1981"/>
    <w:rsid w:val="000E5016"/>
    <w:rsid w:val="000E5257"/>
    <w:rsid w:val="000F24C2"/>
    <w:rsid w:val="000F2A86"/>
    <w:rsid w:val="000F656C"/>
    <w:rsid w:val="00100361"/>
    <w:rsid w:val="00102100"/>
    <w:rsid w:val="00103A2F"/>
    <w:rsid w:val="00104EBC"/>
    <w:rsid w:val="00106199"/>
    <w:rsid w:val="00110C44"/>
    <w:rsid w:val="0011244A"/>
    <w:rsid w:val="00113E76"/>
    <w:rsid w:val="0011439C"/>
    <w:rsid w:val="00114EA4"/>
    <w:rsid w:val="00115A75"/>
    <w:rsid w:val="00115B4C"/>
    <w:rsid w:val="001164D2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40CD"/>
    <w:rsid w:val="00146D1D"/>
    <w:rsid w:val="001510EF"/>
    <w:rsid w:val="00153217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8BE"/>
    <w:rsid w:val="001A7BDA"/>
    <w:rsid w:val="001B5FBC"/>
    <w:rsid w:val="001C5F32"/>
    <w:rsid w:val="001D13CB"/>
    <w:rsid w:val="001E2BA2"/>
    <w:rsid w:val="001E5326"/>
    <w:rsid w:val="001E717B"/>
    <w:rsid w:val="001F0B72"/>
    <w:rsid w:val="001F4213"/>
    <w:rsid w:val="001F495B"/>
    <w:rsid w:val="001F4CF8"/>
    <w:rsid w:val="002009B8"/>
    <w:rsid w:val="00201A31"/>
    <w:rsid w:val="0020446F"/>
    <w:rsid w:val="00204AE5"/>
    <w:rsid w:val="00205EBE"/>
    <w:rsid w:val="00211E5C"/>
    <w:rsid w:val="002124D4"/>
    <w:rsid w:val="0021279E"/>
    <w:rsid w:val="00213125"/>
    <w:rsid w:val="00214996"/>
    <w:rsid w:val="0021721E"/>
    <w:rsid w:val="002179F9"/>
    <w:rsid w:val="00221020"/>
    <w:rsid w:val="002219E6"/>
    <w:rsid w:val="0024477A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A4FA2"/>
    <w:rsid w:val="002B1593"/>
    <w:rsid w:val="002B4413"/>
    <w:rsid w:val="002B4429"/>
    <w:rsid w:val="002C5543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448A7"/>
    <w:rsid w:val="00350D2A"/>
    <w:rsid w:val="00373EA8"/>
    <w:rsid w:val="00382683"/>
    <w:rsid w:val="00391E02"/>
    <w:rsid w:val="003A1365"/>
    <w:rsid w:val="003A3922"/>
    <w:rsid w:val="003B0C04"/>
    <w:rsid w:val="003B18C6"/>
    <w:rsid w:val="003B695E"/>
    <w:rsid w:val="003B6DA0"/>
    <w:rsid w:val="003C15DF"/>
    <w:rsid w:val="003C5A66"/>
    <w:rsid w:val="003D67CB"/>
    <w:rsid w:val="003D6BBF"/>
    <w:rsid w:val="003D6D20"/>
    <w:rsid w:val="003E1477"/>
    <w:rsid w:val="003E1F70"/>
    <w:rsid w:val="003E42BB"/>
    <w:rsid w:val="003E4EEA"/>
    <w:rsid w:val="003E7FF9"/>
    <w:rsid w:val="004011FF"/>
    <w:rsid w:val="00402554"/>
    <w:rsid w:val="0040614D"/>
    <w:rsid w:val="00407A5B"/>
    <w:rsid w:val="00412EED"/>
    <w:rsid w:val="004143BC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B787A"/>
    <w:rsid w:val="004C215F"/>
    <w:rsid w:val="004C365A"/>
    <w:rsid w:val="004D7026"/>
    <w:rsid w:val="004D7A2A"/>
    <w:rsid w:val="005003C5"/>
    <w:rsid w:val="00502B15"/>
    <w:rsid w:val="00505E0F"/>
    <w:rsid w:val="0050748F"/>
    <w:rsid w:val="00510A9A"/>
    <w:rsid w:val="00511241"/>
    <w:rsid w:val="00512644"/>
    <w:rsid w:val="00515ED3"/>
    <w:rsid w:val="0052261D"/>
    <w:rsid w:val="00522EA9"/>
    <w:rsid w:val="005270FE"/>
    <w:rsid w:val="0053021C"/>
    <w:rsid w:val="00530847"/>
    <w:rsid w:val="005329DA"/>
    <w:rsid w:val="0053408C"/>
    <w:rsid w:val="00535600"/>
    <w:rsid w:val="005356A4"/>
    <w:rsid w:val="00535E77"/>
    <w:rsid w:val="00536653"/>
    <w:rsid w:val="00543943"/>
    <w:rsid w:val="005537A5"/>
    <w:rsid w:val="00553D14"/>
    <w:rsid w:val="00565052"/>
    <w:rsid w:val="00567B87"/>
    <w:rsid w:val="00583F8C"/>
    <w:rsid w:val="005948A4"/>
    <w:rsid w:val="00594F96"/>
    <w:rsid w:val="005A4863"/>
    <w:rsid w:val="005B24BB"/>
    <w:rsid w:val="005B3668"/>
    <w:rsid w:val="005C03E5"/>
    <w:rsid w:val="005C2E83"/>
    <w:rsid w:val="005C4CC6"/>
    <w:rsid w:val="005E7FAB"/>
    <w:rsid w:val="00604F29"/>
    <w:rsid w:val="006077DA"/>
    <w:rsid w:val="00613E26"/>
    <w:rsid w:val="0061546D"/>
    <w:rsid w:val="006203BF"/>
    <w:rsid w:val="00631297"/>
    <w:rsid w:val="00631988"/>
    <w:rsid w:val="00632C27"/>
    <w:rsid w:val="00633C92"/>
    <w:rsid w:val="00637D45"/>
    <w:rsid w:val="00640B1D"/>
    <w:rsid w:val="0064513A"/>
    <w:rsid w:val="00646599"/>
    <w:rsid w:val="00646CCC"/>
    <w:rsid w:val="00650554"/>
    <w:rsid w:val="00651B0B"/>
    <w:rsid w:val="00656D78"/>
    <w:rsid w:val="0066222C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A3ABB"/>
    <w:rsid w:val="006B27DF"/>
    <w:rsid w:val="006B7B1F"/>
    <w:rsid w:val="006C0016"/>
    <w:rsid w:val="006C1276"/>
    <w:rsid w:val="006C3D01"/>
    <w:rsid w:val="006C3D40"/>
    <w:rsid w:val="006C52AE"/>
    <w:rsid w:val="006C593E"/>
    <w:rsid w:val="006C7E01"/>
    <w:rsid w:val="006D0D3F"/>
    <w:rsid w:val="006D1869"/>
    <w:rsid w:val="006D1EED"/>
    <w:rsid w:val="006E0F77"/>
    <w:rsid w:val="006E20E5"/>
    <w:rsid w:val="006E498B"/>
    <w:rsid w:val="006F03B6"/>
    <w:rsid w:val="006F6484"/>
    <w:rsid w:val="00701B4D"/>
    <w:rsid w:val="007055C9"/>
    <w:rsid w:val="007055D5"/>
    <w:rsid w:val="0071391B"/>
    <w:rsid w:val="00716272"/>
    <w:rsid w:val="00716A13"/>
    <w:rsid w:val="007175BA"/>
    <w:rsid w:val="00717673"/>
    <w:rsid w:val="00720FB0"/>
    <w:rsid w:val="00722EE0"/>
    <w:rsid w:val="007272AE"/>
    <w:rsid w:val="00730C97"/>
    <w:rsid w:val="0073416E"/>
    <w:rsid w:val="007404A6"/>
    <w:rsid w:val="00742726"/>
    <w:rsid w:val="007444FC"/>
    <w:rsid w:val="00745D71"/>
    <w:rsid w:val="007547C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3E1B"/>
    <w:rsid w:val="007A5725"/>
    <w:rsid w:val="007A6616"/>
    <w:rsid w:val="007B4907"/>
    <w:rsid w:val="007C1C0A"/>
    <w:rsid w:val="007C2155"/>
    <w:rsid w:val="007D3973"/>
    <w:rsid w:val="007D65CB"/>
    <w:rsid w:val="007D65E5"/>
    <w:rsid w:val="007D6809"/>
    <w:rsid w:val="007E0189"/>
    <w:rsid w:val="007E7241"/>
    <w:rsid w:val="007F4573"/>
    <w:rsid w:val="00801A3A"/>
    <w:rsid w:val="008061BF"/>
    <w:rsid w:val="008118CD"/>
    <w:rsid w:val="0081210B"/>
    <w:rsid w:val="00820894"/>
    <w:rsid w:val="008261C2"/>
    <w:rsid w:val="00832224"/>
    <w:rsid w:val="00836939"/>
    <w:rsid w:val="00842B6B"/>
    <w:rsid w:val="00843F82"/>
    <w:rsid w:val="008520BB"/>
    <w:rsid w:val="00864304"/>
    <w:rsid w:val="008711FD"/>
    <w:rsid w:val="00876ED5"/>
    <w:rsid w:val="00883EF4"/>
    <w:rsid w:val="00887375"/>
    <w:rsid w:val="008903D7"/>
    <w:rsid w:val="008916D3"/>
    <w:rsid w:val="00892010"/>
    <w:rsid w:val="008937D4"/>
    <w:rsid w:val="008A045B"/>
    <w:rsid w:val="008A1948"/>
    <w:rsid w:val="008A6AA9"/>
    <w:rsid w:val="008B1055"/>
    <w:rsid w:val="008B3173"/>
    <w:rsid w:val="008B3412"/>
    <w:rsid w:val="008B606B"/>
    <w:rsid w:val="008C19AA"/>
    <w:rsid w:val="008C2D3D"/>
    <w:rsid w:val="008C3024"/>
    <w:rsid w:val="008C7869"/>
    <w:rsid w:val="008D22F5"/>
    <w:rsid w:val="008D3F74"/>
    <w:rsid w:val="008E043C"/>
    <w:rsid w:val="008E12B0"/>
    <w:rsid w:val="008E2DC9"/>
    <w:rsid w:val="008E3B43"/>
    <w:rsid w:val="008F009D"/>
    <w:rsid w:val="008F1362"/>
    <w:rsid w:val="009005BC"/>
    <w:rsid w:val="00903200"/>
    <w:rsid w:val="00913095"/>
    <w:rsid w:val="00913D2E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66B06"/>
    <w:rsid w:val="009708B4"/>
    <w:rsid w:val="009742B5"/>
    <w:rsid w:val="00997CAA"/>
    <w:rsid w:val="009A0D91"/>
    <w:rsid w:val="009A1D09"/>
    <w:rsid w:val="009A6C39"/>
    <w:rsid w:val="009B221F"/>
    <w:rsid w:val="009B554C"/>
    <w:rsid w:val="009C297A"/>
    <w:rsid w:val="009C2C2C"/>
    <w:rsid w:val="009D2176"/>
    <w:rsid w:val="009E5875"/>
    <w:rsid w:val="009E5957"/>
    <w:rsid w:val="00A062E7"/>
    <w:rsid w:val="00A21312"/>
    <w:rsid w:val="00A21ACB"/>
    <w:rsid w:val="00A22CF4"/>
    <w:rsid w:val="00A27EE7"/>
    <w:rsid w:val="00A4182C"/>
    <w:rsid w:val="00A42CE3"/>
    <w:rsid w:val="00A451EA"/>
    <w:rsid w:val="00A45A75"/>
    <w:rsid w:val="00A57E14"/>
    <w:rsid w:val="00A6728A"/>
    <w:rsid w:val="00A679C7"/>
    <w:rsid w:val="00A77546"/>
    <w:rsid w:val="00A802C2"/>
    <w:rsid w:val="00A83248"/>
    <w:rsid w:val="00A85852"/>
    <w:rsid w:val="00AA03DF"/>
    <w:rsid w:val="00AA2A20"/>
    <w:rsid w:val="00AA49F9"/>
    <w:rsid w:val="00AA6F4E"/>
    <w:rsid w:val="00AB4031"/>
    <w:rsid w:val="00AB42FF"/>
    <w:rsid w:val="00AC42BF"/>
    <w:rsid w:val="00AC4E1C"/>
    <w:rsid w:val="00AE7F44"/>
    <w:rsid w:val="00B01011"/>
    <w:rsid w:val="00B020E0"/>
    <w:rsid w:val="00B03322"/>
    <w:rsid w:val="00B07566"/>
    <w:rsid w:val="00B14633"/>
    <w:rsid w:val="00B24F7A"/>
    <w:rsid w:val="00B27C16"/>
    <w:rsid w:val="00B31B92"/>
    <w:rsid w:val="00B51DC1"/>
    <w:rsid w:val="00B561F1"/>
    <w:rsid w:val="00B571A4"/>
    <w:rsid w:val="00B57378"/>
    <w:rsid w:val="00B72E2F"/>
    <w:rsid w:val="00B73D97"/>
    <w:rsid w:val="00B76076"/>
    <w:rsid w:val="00B932F6"/>
    <w:rsid w:val="00B944D4"/>
    <w:rsid w:val="00BA0031"/>
    <w:rsid w:val="00BA0224"/>
    <w:rsid w:val="00BA48DC"/>
    <w:rsid w:val="00BA570B"/>
    <w:rsid w:val="00BB022B"/>
    <w:rsid w:val="00BB6373"/>
    <w:rsid w:val="00BB7AF7"/>
    <w:rsid w:val="00BC0407"/>
    <w:rsid w:val="00BC1FE5"/>
    <w:rsid w:val="00BD1FF2"/>
    <w:rsid w:val="00BD24A2"/>
    <w:rsid w:val="00BD443E"/>
    <w:rsid w:val="00BD5010"/>
    <w:rsid w:val="00BE003E"/>
    <w:rsid w:val="00BE07A1"/>
    <w:rsid w:val="00BE22D6"/>
    <w:rsid w:val="00BF2D55"/>
    <w:rsid w:val="00BF3267"/>
    <w:rsid w:val="00BF389C"/>
    <w:rsid w:val="00BF4D2D"/>
    <w:rsid w:val="00C0558E"/>
    <w:rsid w:val="00C20CB7"/>
    <w:rsid w:val="00C21AC8"/>
    <w:rsid w:val="00C21F4A"/>
    <w:rsid w:val="00C2369E"/>
    <w:rsid w:val="00C26448"/>
    <w:rsid w:val="00C33259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75B1C"/>
    <w:rsid w:val="00C817DF"/>
    <w:rsid w:val="00C845D6"/>
    <w:rsid w:val="00C96EE6"/>
    <w:rsid w:val="00CA703C"/>
    <w:rsid w:val="00CB3E5C"/>
    <w:rsid w:val="00CD153A"/>
    <w:rsid w:val="00CD325C"/>
    <w:rsid w:val="00CD390B"/>
    <w:rsid w:val="00CE147F"/>
    <w:rsid w:val="00CE4887"/>
    <w:rsid w:val="00CF02B9"/>
    <w:rsid w:val="00CF6DAD"/>
    <w:rsid w:val="00D03D10"/>
    <w:rsid w:val="00D1097F"/>
    <w:rsid w:val="00D13D2C"/>
    <w:rsid w:val="00D15B60"/>
    <w:rsid w:val="00D25E27"/>
    <w:rsid w:val="00D26036"/>
    <w:rsid w:val="00D462A9"/>
    <w:rsid w:val="00D47E36"/>
    <w:rsid w:val="00D500E9"/>
    <w:rsid w:val="00D53DE7"/>
    <w:rsid w:val="00D570EC"/>
    <w:rsid w:val="00D62114"/>
    <w:rsid w:val="00D63514"/>
    <w:rsid w:val="00D64330"/>
    <w:rsid w:val="00D70758"/>
    <w:rsid w:val="00D862A5"/>
    <w:rsid w:val="00D8721D"/>
    <w:rsid w:val="00D93023"/>
    <w:rsid w:val="00DA0391"/>
    <w:rsid w:val="00DA0FBD"/>
    <w:rsid w:val="00DA3B58"/>
    <w:rsid w:val="00DA4C8E"/>
    <w:rsid w:val="00DB6F8E"/>
    <w:rsid w:val="00DC30CD"/>
    <w:rsid w:val="00DC689E"/>
    <w:rsid w:val="00DD0AC6"/>
    <w:rsid w:val="00DD11A1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26F7"/>
    <w:rsid w:val="00E13E5B"/>
    <w:rsid w:val="00E14529"/>
    <w:rsid w:val="00E148F3"/>
    <w:rsid w:val="00E1744E"/>
    <w:rsid w:val="00E209DA"/>
    <w:rsid w:val="00E22E8A"/>
    <w:rsid w:val="00E252D2"/>
    <w:rsid w:val="00E25AD3"/>
    <w:rsid w:val="00E26116"/>
    <w:rsid w:val="00E279C8"/>
    <w:rsid w:val="00E30400"/>
    <w:rsid w:val="00E35656"/>
    <w:rsid w:val="00E45FBC"/>
    <w:rsid w:val="00E47DE2"/>
    <w:rsid w:val="00E52CE7"/>
    <w:rsid w:val="00E55E18"/>
    <w:rsid w:val="00E571AE"/>
    <w:rsid w:val="00E65C3A"/>
    <w:rsid w:val="00E70826"/>
    <w:rsid w:val="00E77230"/>
    <w:rsid w:val="00E7754C"/>
    <w:rsid w:val="00E80524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A3D8C"/>
    <w:rsid w:val="00EB2485"/>
    <w:rsid w:val="00EB745A"/>
    <w:rsid w:val="00EC0A23"/>
    <w:rsid w:val="00EC28BE"/>
    <w:rsid w:val="00EC4504"/>
    <w:rsid w:val="00EC71CE"/>
    <w:rsid w:val="00ED1C3A"/>
    <w:rsid w:val="00EF03D6"/>
    <w:rsid w:val="00EF1628"/>
    <w:rsid w:val="00F13E32"/>
    <w:rsid w:val="00F161A0"/>
    <w:rsid w:val="00F279E5"/>
    <w:rsid w:val="00F32C48"/>
    <w:rsid w:val="00F432F0"/>
    <w:rsid w:val="00F43809"/>
    <w:rsid w:val="00F45768"/>
    <w:rsid w:val="00F533F0"/>
    <w:rsid w:val="00F56EB7"/>
    <w:rsid w:val="00F57DAD"/>
    <w:rsid w:val="00F62255"/>
    <w:rsid w:val="00F670A6"/>
    <w:rsid w:val="00F73F30"/>
    <w:rsid w:val="00F7597D"/>
    <w:rsid w:val="00F80CDE"/>
    <w:rsid w:val="00F82579"/>
    <w:rsid w:val="00F8494A"/>
    <w:rsid w:val="00F92712"/>
    <w:rsid w:val="00F95235"/>
    <w:rsid w:val="00FA0E65"/>
    <w:rsid w:val="00FA7E14"/>
    <w:rsid w:val="00FB4606"/>
    <w:rsid w:val="00FB676E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  <w:style w:type="paragraph" w:styleId="prastasiniatinklio">
    <w:name w:val="Normal (Web)"/>
    <w:basedOn w:val="prastasis"/>
    <w:uiPriority w:val="99"/>
    <w:unhideWhenUsed/>
    <w:rsid w:val="003C5A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1880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2026-01-29T06:41:00Z</cp:lastPrinted>
  <dcterms:created xsi:type="dcterms:W3CDTF">2026-03-16T09:23:00Z</dcterms:created>
  <dcterms:modified xsi:type="dcterms:W3CDTF">2026-03-16T09:23:00Z</dcterms:modified>
</cp:coreProperties>
</file>